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60D83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Geoffrey MARCHLOND</w:t>
      </w:r>
      <w:r>
        <w:rPr>
          <w:rStyle w:val="s1"/>
        </w:rPr>
        <w:t xml:space="preserve">      (fl.1505)</w:t>
      </w:r>
    </w:p>
    <w:p w14:paraId="1FB1454A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Felixstowe, Suffolk.</w:t>
      </w:r>
    </w:p>
    <w:p w14:paraId="6EBBF488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</w:p>
    <w:p w14:paraId="3BA0FEA4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</w:p>
    <w:p w14:paraId="2A55AF86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343B6845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86)</w:t>
      </w:r>
    </w:p>
    <w:p w14:paraId="661BE892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</w:p>
    <w:p w14:paraId="57B60A25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</w:p>
    <w:p w14:paraId="7DB016DD" w14:textId="77777777" w:rsidR="00646832" w:rsidRDefault="00646832" w:rsidP="0064683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14 January 2020</w:t>
      </w:r>
    </w:p>
    <w:p w14:paraId="0FF3C11B" w14:textId="77777777" w:rsidR="006B2F86" w:rsidRPr="00E71FC3" w:rsidRDefault="006468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EFF6F" w14:textId="77777777" w:rsidR="00646832" w:rsidRDefault="00646832" w:rsidP="00E71FC3">
      <w:pPr>
        <w:spacing w:after="0" w:line="240" w:lineRule="auto"/>
      </w:pPr>
      <w:r>
        <w:separator/>
      </w:r>
    </w:p>
  </w:endnote>
  <w:endnote w:type="continuationSeparator" w:id="0">
    <w:p w14:paraId="5938E4A4" w14:textId="77777777" w:rsidR="00646832" w:rsidRDefault="006468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CC2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3E0C8" w14:textId="77777777" w:rsidR="00646832" w:rsidRDefault="00646832" w:rsidP="00E71FC3">
      <w:pPr>
        <w:spacing w:after="0" w:line="240" w:lineRule="auto"/>
      </w:pPr>
      <w:r>
        <w:separator/>
      </w:r>
    </w:p>
  </w:footnote>
  <w:footnote w:type="continuationSeparator" w:id="0">
    <w:p w14:paraId="41B638A1" w14:textId="77777777" w:rsidR="00646832" w:rsidRDefault="006468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32"/>
    <w:rsid w:val="001A7C09"/>
    <w:rsid w:val="00577BD5"/>
    <w:rsid w:val="0064683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A88D5"/>
  <w15:chartTrackingRefBased/>
  <w15:docId w15:val="{E5925D90-F66B-4D66-8950-A2BF9FC7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64683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4683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2020-01-16T20:00:00Z</dcterms:created>
  <dcterms:modified xsi:type="dcterms:W3CDTF">2020-01-16T20:01:00Z</dcterms:modified>
</cp:coreProperties>
</file>